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CEC89" w14:textId="017750EE" w:rsidR="00BA00AB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(d.1446)</w:t>
      </w:r>
    </w:p>
    <w:p w14:paraId="59687128" w14:textId="4A018713" w:rsid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Spofforth, West Riding of Yorkshire.</w:t>
      </w:r>
    </w:p>
    <w:p w14:paraId="37A7C84F" w14:textId="3ABC4176" w:rsid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81FA3" w14:textId="15528CE7" w:rsid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447D9" w14:textId="5ACC55AA" w:rsid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Oct.1446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p.142)</w:t>
      </w:r>
    </w:p>
    <w:p w14:paraId="6BFF3605" w14:textId="38C840CC" w:rsid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AA9FF" w14:textId="18089E50" w:rsid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E3483" w14:textId="62DB9017" w:rsidR="00DE1BDC" w:rsidRPr="00DE1BDC" w:rsidRDefault="00DE1B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DE1BDC" w:rsidRPr="00DE1B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3319D" w14:textId="77777777" w:rsidR="00DE1BDC" w:rsidRDefault="00DE1BDC" w:rsidP="009139A6">
      <w:r>
        <w:separator/>
      </w:r>
    </w:p>
  </w:endnote>
  <w:endnote w:type="continuationSeparator" w:id="0">
    <w:p w14:paraId="385EBAE6" w14:textId="77777777" w:rsidR="00DE1BDC" w:rsidRDefault="00DE1B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32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43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B6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B058F" w14:textId="77777777" w:rsidR="00DE1BDC" w:rsidRDefault="00DE1BDC" w:rsidP="009139A6">
      <w:r>
        <w:separator/>
      </w:r>
    </w:p>
  </w:footnote>
  <w:footnote w:type="continuationSeparator" w:id="0">
    <w:p w14:paraId="28E43175" w14:textId="77777777" w:rsidR="00DE1BDC" w:rsidRDefault="00DE1B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DE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E8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04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BD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1BD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60BFC"/>
  <w15:chartTrackingRefBased/>
  <w15:docId w15:val="{83891A40-124B-4999-8C9D-FD50629C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2021-11-28T09:58:00Z</dcterms:created>
  <dcterms:modified xsi:type="dcterms:W3CDTF">2021-11-28T10:00:00Z</dcterms:modified>
</cp:coreProperties>
</file>